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C6B28" w14:textId="77777777" w:rsidR="00F96DF9" w:rsidRDefault="00F96DF9" w:rsidP="00F96D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Matilda RETFORD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fl.1458)</w:t>
      </w:r>
    </w:p>
    <w:p w14:paraId="39C78219" w14:textId="77777777" w:rsidR="00F96DF9" w:rsidRDefault="00F96DF9" w:rsidP="00F96D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Ashby by </w:t>
      </w:r>
      <w:proofErr w:type="spellStart"/>
      <w:r>
        <w:rPr>
          <w:rFonts w:ascii="Times New Roman" w:hAnsi="Times New Roman" w:cs="Times New Roman"/>
          <w:sz w:val="24"/>
          <w:szCs w:val="24"/>
        </w:rPr>
        <w:t>Partenay</w:t>
      </w:r>
      <w:proofErr w:type="spellEnd"/>
      <w:r>
        <w:rPr>
          <w:rFonts w:ascii="Times New Roman" w:hAnsi="Times New Roman" w:cs="Times New Roman"/>
          <w:sz w:val="24"/>
          <w:szCs w:val="24"/>
        </w:rPr>
        <w:t>, Lincolnshire.</w:t>
      </w:r>
    </w:p>
    <w:p w14:paraId="35D6C523" w14:textId="77777777" w:rsidR="00F96DF9" w:rsidRDefault="00F96DF9" w:rsidP="00F96D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559135" w14:textId="77777777" w:rsidR="00F96DF9" w:rsidRDefault="00F96DF9" w:rsidP="00F96D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B04849" w14:textId="77777777" w:rsidR="00F96DF9" w:rsidRDefault="00F96DF9" w:rsidP="00F96D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Thomas(q.v.).</w:t>
      </w:r>
    </w:p>
    <w:p w14:paraId="41D214E7" w14:textId="77777777" w:rsidR="00F96DF9" w:rsidRDefault="00F96DF9" w:rsidP="00F96DF9">
      <w:pPr>
        <w:pStyle w:val="PlainText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132)</w:t>
      </w:r>
    </w:p>
    <w:p w14:paraId="3378A97A" w14:textId="77777777" w:rsidR="00F96DF9" w:rsidRDefault="00F96DF9" w:rsidP="00F96DF9">
      <w:pPr>
        <w:pStyle w:val="PlainTex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370A72B4" w14:textId="77777777" w:rsidR="00F96DF9" w:rsidRDefault="00F96DF9" w:rsidP="00F96DF9">
      <w:pPr>
        <w:pStyle w:val="PlainTex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26DF44E0" w14:textId="77777777" w:rsidR="00F96DF9" w:rsidRDefault="00F96DF9" w:rsidP="00F96DF9">
      <w:pPr>
        <w:pStyle w:val="PlainText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ab/>
        <w:t>1458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They were accused of robbery by Maria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/>
        </w:rPr>
        <w:t>Themylby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/>
        </w:rPr>
        <w:t>(q.v.).  (ibid.)</w:t>
      </w:r>
    </w:p>
    <w:p w14:paraId="5E6204EA" w14:textId="77777777" w:rsidR="00F96DF9" w:rsidRDefault="00F96DF9" w:rsidP="00F96DF9">
      <w:pPr>
        <w:pStyle w:val="PlainTex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7163600B" w14:textId="77777777" w:rsidR="00F96DF9" w:rsidRDefault="00F96DF9" w:rsidP="00F96DF9">
      <w:pPr>
        <w:pStyle w:val="PlainTex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0C687A70" w14:textId="77777777" w:rsidR="00F96DF9" w:rsidRDefault="00F96DF9" w:rsidP="00F96DF9">
      <w:pPr>
        <w:pStyle w:val="PlainText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19 September 2022</w:t>
      </w:r>
    </w:p>
    <w:p w14:paraId="1CF2E7E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1B5EF" w14:textId="77777777" w:rsidR="00F96DF9" w:rsidRDefault="00F96DF9" w:rsidP="009139A6">
      <w:r>
        <w:separator/>
      </w:r>
    </w:p>
  </w:endnote>
  <w:endnote w:type="continuationSeparator" w:id="0">
    <w:p w14:paraId="7AB71AF7" w14:textId="77777777" w:rsidR="00F96DF9" w:rsidRDefault="00F96DF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C5F2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0F92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4162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65205" w14:textId="77777777" w:rsidR="00F96DF9" w:rsidRDefault="00F96DF9" w:rsidP="009139A6">
      <w:r>
        <w:separator/>
      </w:r>
    </w:p>
  </w:footnote>
  <w:footnote w:type="continuationSeparator" w:id="0">
    <w:p w14:paraId="1E46AF2F" w14:textId="77777777" w:rsidR="00F96DF9" w:rsidRDefault="00F96DF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2205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F640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5B45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DF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96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029E2E"/>
  <w15:chartTrackingRefBased/>
  <w15:docId w15:val="{224732F3-F8B0-434F-822F-914620F39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paragraph" w:styleId="PlainText">
    <w:name w:val="Plain Text"/>
    <w:basedOn w:val="Normal"/>
    <w:link w:val="PlainTextChar"/>
    <w:unhideWhenUsed/>
    <w:rsid w:val="00F96DF9"/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F96DF9"/>
    <w:rPr>
      <w:rFonts w:ascii="Courier New" w:eastAsia="Times New Roman" w:hAnsi="Courier New" w:cs="Courier New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2022-09-19T20:39:00Z</dcterms:created>
  <dcterms:modified xsi:type="dcterms:W3CDTF">2022-09-19T20:39:00Z</dcterms:modified>
</cp:coreProperties>
</file>